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46B" w:rsidRPr="00E77870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MASON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25246B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Fishmonger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46B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46B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46B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246B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46B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46B" w:rsidRDefault="0025246B" w:rsidP="002524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25246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46B" w:rsidRDefault="0025246B" w:rsidP="00E71FC3">
      <w:pPr>
        <w:spacing w:after="0" w:line="240" w:lineRule="auto"/>
      </w:pPr>
      <w:r>
        <w:separator/>
      </w:r>
    </w:p>
  </w:endnote>
  <w:endnote w:type="continuationSeparator" w:id="0">
    <w:p w:rsidR="0025246B" w:rsidRDefault="002524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46B" w:rsidRDefault="0025246B" w:rsidP="00E71FC3">
      <w:pPr>
        <w:spacing w:after="0" w:line="240" w:lineRule="auto"/>
      </w:pPr>
      <w:r>
        <w:separator/>
      </w:r>
    </w:p>
  </w:footnote>
  <w:footnote w:type="continuationSeparator" w:id="0">
    <w:p w:rsidR="0025246B" w:rsidRDefault="002524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46B"/>
    <w:rsid w:val="002524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8AD530-EDB8-4C7E-8AC9-7FA1B176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2016-03-29T16:14:00Z</dcterms:created>
  <dcterms:modified xsi:type="dcterms:W3CDTF">2016-03-29T16:15:00Z</dcterms:modified>
</cp:coreProperties>
</file>